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25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韩思月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张亮亮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谭雅文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王立颖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单紫桐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单媛媛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孙天丽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李方颖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吕亚芹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徐建秋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吕文静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迟亚平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霍珊珊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刘月阳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唐丽莉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都金乐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吕淑波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姜古月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马春宇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朱咏梅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马美茵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贾春吉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18.3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刘晓波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徐天娇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8147D23"/>
    <w:rsid w:val="280C6949"/>
    <w:rsid w:val="500064D8"/>
    <w:rsid w:val="64E019FB"/>
    <w:rsid w:val="7662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8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8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2019-12-25T06:18:16Z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